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71D9F" w14:textId="77777777" w:rsidR="009015EF" w:rsidRDefault="009015EF" w:rsidP="009015EF">
      <w:pPr>
        <w:pStyle w:val="NoSpacing"/>
      </w:pPr>
      <w:r>
        <w:rPr>
          <w:u w:val="single"/>
        </w:rPr>
        <w:t>Thomas BASYNGES</w:t>
      </w:r>
      <w:r>
        <w:t xml:space="preserve">   </w:t>
      </w:r>
      <w:proofErr w:type="gramStart"/>
      <w:r>
        <w:t xml:space="preserve">   (</w:t>
      </w:r>
      <w:proofErr w:type="gramEnd"/>
      <w:r>
        <w:t>fl.1399)</w:t>
      </w:r>
    </w:p>
    <w:p w14:paraId="1C784C2F" w14:textId="77777777" w:rsidR="009015EF" w:rsidRDefault="009015EF" w:rsidP="009015EF">
      <w:pPr>
        <w:pStyle w:val="NoSpacing"/>
      </w:pPr>
    </w:p>
    <w:p w14:paraId="4E0F5E5F" w14:textId="77777777" w:rsidR="009015EF" w:rsidRDefault="009015EF" w:rsidP="009015EF">
      <w:pPr>
        <w:pStyle w:val="NoSpacing"/>
      </w:pPr>
    </w:p>
    <w:p w14:paraId="3EA43E4D" w14:textId="77777777" w:rsidR="009015EF" w:rsidRDefault="009015EF" w:rsidP="009015EF">
      <w:pPr>
        <w:pStyle w:val="NoSpacing"/>
      </w:pPr>
      <w:r>
        <w:tab/>
        <w:t>1399</w:t>
      </w:r>
      <w:r>
        <w:tab/>
        <w:t xml:space="preserve">He made a plaint of account as receiver against John Lye of </w:t>
      </w:r>
      <w:proofErr w:type="spellStart"/>
      <w:r>
        <w:t>Kenardington</w:t>
      </w:r>
      <w:proofErr w:type="spellEnd"/>
      <w:r>
        <w:t>,</w:t>
      </w:r>
    </w:p>
    <w:p w14:paraId="3DF6D701" w14:textId="77777777" w:rsidR="009015EF" w:rsidRDefault="009015EF" w:rsidP="009015EF">
      <w:pPr>
        <w:pStyle w:val="NoSpacing"/>
      </w:pPr>
      <w:r>
        <w:tab/>
      </w:r>
      <w:r>
        <w:tab/>
        <w:t>Kent(q.v.).</w:t>
      </w:r>
    </w:p>
    <w:p w14:paraId="41A322B2" w14:textId="77777777" w:rsidR="009015EF" w:rsidRDefault="009015EF" w:rsidP="009015EF">
      <w:pPr>
        <w:pStyle w:val="NoSpacing"/>
      </w:pPr>
      <w:r>
        <w:tab/>
      </w:r>
      <w:r>
        <w:tab/>
        <w:t>(</w:t>
      </w:r>
      <w:hyperlink r:id="rId6" w:history="1">
        <w:r w:rsidRPr="00A0309D">
          <w:rPr>
            <w:rStyle w:val="Hyperlink"/>
          </w:rPr>
          <w:t>http://aalt.law.uh.edu/Indices/CP40Indices/CP40no555/CP40no555Pl.htm</w:t>
        </w:r>
      </w:hyperlink>
      <w:r>
        <w:t xml:space="preserve"> )</w:t>
      </w:r>
    </w:p>
    <w:p w14:paraId="2A76DEA2" w14:textId="77777777" w:rsidR="009015EF" w:rsidRDefault="009015EF" w:rsidP="009015EF">
      <w:pPr>
        <w:pStyle w:val="NoSpacing"/>
      </w:pPr>
    </w:p>
    <w:p w14:paraId="2D47A9C5" w14:textId="77777777" w:rsidR="009015EF" w:rsidRDefault="009015EF" w:rsidP="009015EF">
      <w:pPr>
        <w:pStyle w:val="NoSpacing"/>
      </w:pPr>
    </w:p>
    <w:p w14:paraId="3148B7E5" w14:textId="77777777" w:rsidR="009015EF" w:rsidRDefault="009015EF" w:rsidP="009015EF">
      <w:pPr>
        <w:pStyle w:val="NoSpacing"/>
      </w:pPr>
      <w:r>
        <w:t>24 September 2021</w:t>
      </w:r>
    </w:p>
    <w:p w14:paraId="272AC9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BDF84" w14:textId="77777777" w:rsidR="009015EF" w:rsidRDefault="009015EF" w:rsidP="009139A6">
      <w:r>
        <w:separator/>
      </w:r>
    </w:p>
  </w:endnote>
  <w:endnote w:type="continuationSeparator" w:id="0">
    <w:p w14:paraId="6691B9B2" w14:textId="77777777" w:rsidR="009015EF" w:rsidRDefault="009015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61B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14B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CB9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BD05" w14:textId="77777777" w:rsidR="009015EF" w:rsidRDefault="009015EF" w:rsidP="009139A6">
      <w:r>
        <w:separator/>
      </w:r>
    </w:p>
  </w:footnote>
  <w:footnote w:type="continuationSeparator" w:id="0">
    <w:p w14:paraId="47719316" w14:textId="77777777" w:rsidR="009015EF" w:rsidRDefault="009015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21A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967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3E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EF"/>
    <w:rsid w:val="000666E0"/>
    <w:rsid w:val="002510B7"/>
    <w:rsid w:val="00270799"/>
    <w:rsid w:val="005C130B"/>
    <w:rsid w:val="00826F5C"/>
    <w:rsid w:val="009015EF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63F2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24A38"/>
  <w15:chartTrackingRefBased/>
  <w15:docId w15:val="{BF2E5215-4693-446E-8472-E8CE163F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15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2025-01-08T20:49:00Z</dcterms:created>
  <dcterms:modified xsi:type="dcterms:W3CDTF">2025-01-08T20:49:00Z</dcterms:modified>
</cp:coreProperties>
</file>